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15969" w14:textId="77777777" w:rsidR="00B66A60" w:rsidRDefault="00B66A60" w:rsidP="00B66A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BURTON</w:t>
      </w: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C6FCA04" w14:textId="77777777" w:rsidR="00B66A60" w:rsidRDefault="00B66A60" w:rsidP="00B66A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47A5D01F" w14:textId="77777777" w:rsidR="00B66A60" w:rsidRDefault="00B66A60" w:rsidP="00B66A60">
      <w:pPr>
        <w:rPr>
          <w:rFonts w:ascii="Times New Roman" w:hAnsi="Times New Roman" w:cs="Times New Roman"/>
        </w:rPr>
      </w:pPr>
    </w:p>
    <w:p w14:paraId="3F2E18D7" w14:textId="77777777" w:rsidR="00B66A60" w:rsidRDefault="00B66A60" w:rsidP="00B66A60">
      <w:pPr>
        <w:rPr>
          <w:rFonts w:ascii="Times New Roman" w:hAnsi="Times New Roman" w:cs="Times New Roman"/>
        </w:rPr>
      </w:pPr>
    </w:p>
    <w:p w14:paraId="667BD94E" w14:textId="77777777" w:rsidR="00B66A60" w:rsidRDefault="00B66A60" w:rsidP="00B66A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Seth </w:t>
      </w:r>
      <w:proofErr w:type="spellStart"/>
      <w:r>
        <w:rPr>
          <w:rFonts w:ascii="Times New Roman" w:hAnsi="Times New Roman" w:cs="Times New Roman"/>
        </w:rPr>
        <w:t>Snawsell</w:t>
      </w:r>
      <w:proofErr w:type="spellEnd"/>
      <w:r>
        <w:rPr>
          <w:rFonts w:ascii="Times New Roman" w:hAnsi="Times New Roman" w:cs="Times New Roman"/>
        </w:rPr>
        <w:t xml:space="preserve"> of York(q.v.), his wife, Elizabeth(q.v.), and his father,</w:t>
      </w:r>
    </w:p>
    <w:p w14:paraId="384C6013" w14:textId="77777777" w:rsidR="00B66A60" w:rsidRDefault="00B66A60" w:rsidP="00B66A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William(q.v.), brought a plaint of concord against him.</w:t>
      </w:r>
    </w:p>
    <w:p w14:paraId="650E9177" w14:textId="77777777" w:rsidR="00B66A60" w:rsidRDefault="00B66A60" w:rsidP="00B66A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AEF76E4" w14:textId="77777777" w:rsidR="00B66A60" w:rsidRDefault="00B66A60" w:rsidP="00B66A60">
      <w:pPr>
        <w:rPr>
          <w:rFonts w:ascii="Times New Roman" w:hAnsi="Times New Roman" w:cs="Times New Roman"/>
        </w:rPr>
      </w:pPr>
    </w:p>
    <w:p w14:paraId="4FB101E9" w14:textId="77777777" w:rsidR="00B66A60" w:rsidRDefault="00B66A60" w:rsidP="00B66A60">
      <w:pPr>
        <w:rPr>
          <w:rFonts w:ascii="Times New Roman" w:hAnsi="Times New Roman" w:cs="Times New Roman"/>
        </w:rPr>
      </w:pPr>
    </w:p>
    <w:p w14:paraId="54A335DD" w14:textId="77777777" w:rsidR="00B66A60" w:rsidRDefault="00B66A60" w:rsidP="00B66A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January 2019</w:t>
      </w:r>
    </w:p>
    <w:p w14:paraId="4152CA41" w14:textId="77777777" w:rsidR="006B2F86" w:rsidRPr="00E71FC3" w:rsidRDefault="00B66A6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8D7C6" w14:textId="77777777" w:rsidR="00B66A60" w:rsidRDefault="00B66A60" w:rsidP="00E71FC3">
      <w:r>
        <w:separator/>
      </w:r>
    </w:p>
  </w:endnote>
  <w:endnote w:type="continuationSeparator" w:id="0">
    <w:p w14:paraId="682E7B43" w14:textId="77777777" w:rsidR="00B66A60" w:rsidRDefault="00B66A6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E7CC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5FC9A" w14:textId="77777777" w:rsidR="00B66A60" w:rsidRDefault="00B66A60" w:rsidP="00E71FC3">
      <w:r>
        <w:separator/>
      </w:r>
    </w:p>
  </w:footnote>
  <w:footnote w:type="continuationSeparator" w:id="0">
    <w:p w14:paraId="15E96C5D" w14:textId="77777777" w:rsidR="00B66A60" w:rsidRDefault="00B66A6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A60"/>
    <w:rsid w:val="001A7C09"/>
    <w:rsid w:val="00577BD5"/>
    <w:rsid w:val="00656CBA"/>
    <w:rsid w:val="006A1F77"/>
    <w:rsid w:val="00733BE7"/>
    <w:rsid w:val="00AB52E8"/>
    <w:rsid w:val="00B16D3F"/>
    <w:rsid w:val="00B66A6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6DB04"/>
  <w15:chartTrackingRefBased/>
  <w15:docId w15:val="{A4887510-6A0A-4ADE-99D6-22C987DA5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6A6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66A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2019-01-18T21:14:00Z</dcterms:created>
  <dcterms:modified xsi:type="dcterms:W3CDTF">2019-01-18T21:15:00Z</dcterms:modified>
</cp:coreProperties>
</file>